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D0" w:rsidRPr="00FA5EDC" w:rsidRDefault="00B944D0" w:rsidP="00A84F23">
      <w:pPr>
        <w:pStyle w:val="BodyText"/>
        <w:jc w:val="both"/>
      </w:pPr>
    </w:p>
    <w:p w:rsidR="00B944D0" w:rsidRDefault="00B944D0" w:rsidP="00A84F23">
      <w:pPr>
        <w:pStyle w:val="BodyText"/>
        <w:jc w:val="both"/>
      </w:pPr>
      <w:r>
        <w:t xml:space="preserve">                                                                                            </w:t>
      </w:r>
      <w:r>
        <w:tab/>
      </w:r>
      <w:r>
        <w:tab/>
      </w:r>
      <w:r>
        <w:tab/>
        <w:t xml:space="preserve">  </w:t>
      </w:r>
    </w:p>
    <w:p w:rsidR="00B944D0" w:rsidRDefault="00B944D0" w:rsidP="00A84F23">
      <w:pPr>
        <w:pStyle w:val="Heading3"/>
        <w:rPr>
          <w:lang w:val="uk-UA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1520038" r:id="rId8"/>
        </w:object>
      </w:r>
    </w:p>
    <w:p w:rsidR="00B944D0" w:rsidRPr="00FB6AE8" w:rsidRDefault="00B944D0" w:rsidP="00A84F23">
      <w:pPr>
        <w:pStyle w:val="Heading3"/>
        <w:rPr>
          <w:b w:val="0"/>
          <w:i/>
        </w:rPr>
      </w:pPr>
      <w:r w:rsidRPr="00FB6AE8">
        <w:t>П</w:t>
      </w:r>
      <w:r>
        <w:t>ОЛОГІВСЬКА РАЙОННА РАДА</w:t>
      </w:r>
    </w:p>
    <w:p w:rsidR="00B944D0" w:rsidRDefault="00B944D0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ЗАПОРІЗЬКОЇ ОБЛАСТІ</w:t>
      </w:r>
    </w:p>
    <w:p w:rsidR="00B944D0" w:rsidRPr="00FB6AE8" w:rsidRDefault="00B944D0" w:rsidP="00A84F23">
      <w:pPr>
        <w:jc w:val="center"/>
        <w:rPr>
          <w:sz w:val="28"/>
          <w:lang w:val="uk-UA"/>
        </w:rPr>
      </w:pPr>
      <w:r w:rsidRPr="00FB6AE8">
        <w:rPr>
          <w:sz w:val="28"/>
          <w:u w:val="single"/>
          <w:lang w:val="uk-UA"/>
        </w:rPr>
        <w:t>восьме</w:t>
      </w:r>
      <w:r w:rsidRPr="00FB6AE8">
        <w:rPr>
          <w:sz w:val="28"/>
          <w:lang w:val="uk-UA"/>
        </w:rPr>
        <w:t xml:space="preserve"> скликання</w:t>
      </w:r>
    </w:p>
    <w:p w:rsidR="00B944D0" w:rsidRPr="00FB6AE8" w:rsidRDefault="00B944D0" w:rsidP="00A84F23">
      <w:pPr>
        <w:jc w:val="center"/>
        <w:rPr>
          <w:sz w:val="28"/>
          <w:lang w:val="uk-UA"/>
        </w:rPr>
      </w:pPr>
      <w:r w:rsidRPr="00C105FF">
        <w:rPr>
          <w:sz w:val="28"/>
          <w:u w:val="single"/>
          <w:lang w:val="uk-UA"/>
        </w:rPr>
        <w:t>десята</w:t>
      </w:r>
      <w:r>
        <w:rPr>
          <w:sz w:val="28"/>
          <w:lang w:val="uk-UA"/>
        </w:rPr>
        <w:t xml:space="preserve"> </w:t>
      </w:r>
      <w:r w:rsidRPr="00FB6AE8">
        <w:rPr>
          <w:sz w:val="28"/>
          <w:lang w:val="uk-UA"/>
        </w:rPr>
        <w:t>сесія</w:t>
      </w:r>
    </w:p>
    <w:p w:rsidR="00B944D0" w:rsidRDefault="00B944D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B944D0" w:rsidRDefault="00B944D0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РІШЕННЯ</w:t>
      </w:r>
    </w:p>
    <w:p w:rsidR="00B944D0" w:rsidRPr="00FB6AE8" w:rsidRDefault="00B944D0" w:rsidP="00A84F23">
      <w:pPr>
        <w:jc w:val="center"/>
        <w:rPr>
          <w:b/>
          <w:sz w:val="28"/>
          <w:lang w:val="uk-UA"/>
        </w:rPr>
      </w:pPr>
    </w:p>
    <w:p w:rsidR="00B944D0" w:rsidRPr="00252C41" w:rsidRDefault="00B944D0" w:rsidP="00A84F23">
      <w:pPr>
        <w:jc w:val="both"/>
        <w:rPr>
          <w:b/>
          <w:i/>
          <w:u w:val="single"/>
          <w:lang w:val="uk-UA"/>
        </w:rPr>
      </w:pPr>
      <w:r w:rsidRPr="00252C41">
        <w:rPr>
          <w:i/>
          <w:sz w:val="28"/>
          <w:lang w:val="uk-UA"/>
        </w:rPr>
        <w:t xml:space="preserve">  </w:t>
      </w:r>
      <w:r w:rsidRPr="00252C41">
        <w:rPr>
          <w:sz w:val="28"/>
          <w:szCs w:val="28"/>
          <w:u w:val="single"/>
          <w:lang w:val="uk-UA"/>
        </w:rPr>
        <w:t>17 грудня 2021 року</w:t>
      </w:r>
      <w:r w:rsidRPr="006B1CCA">
        <w:rPr>
          <w:b/>
          <w:sz w:val="28"/>
          <w:szCs w:val="28"/>
          <w:lang w:val="uk-UA"/>
        </w:rPr>
        <w:t xml:space="preserve"> </w:t>
      </w:r>
      <w:r w:rsidRPr="006B1CC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</w:t>
      </w:r>
      <w:r w:rsidRPr="006B1CCA">
        <w:rPr>
          <w:sz w:val="28"/>
          <w:szCs w:val="28"/>
          <w:lang w:val="uk-UA"/>
        </w:rPr>
        <w:t>м. Пологи</w:t>
      </w:r>
      <w:r>
        <w:rPr>
          <w:lang w:val="uk-UA"/>
        </w:rPr>
        <w:t xml:space="preserve">                            </w:t>
      </w:r>
      <w:r w:rsidRPr="0010208E"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  <w:t xml:space="preserve">  </w:t>
      </w:r>
      <w:r w:rsidRPr="006B1CC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5</w:t>
      </w:r>
    </w:p>
    <w:p w:rsidR="00B944D0" w:rsidRDefault="00B944D0" w:rsidP="00A84F23">
      <w:pPr>
        <w:jc w:val="both"/>
        <w:rPr>
          <w:b/>
          <w:i/>
          <w:sz w:val="28"/>
          <w:lang w:val="uk-UA"/>
        </w:rPr>
      </w:pPr>
    </w:p>
    <w:p w:rsidR="00B944D0" w:rsidRDefault="00B944D0" w:rsidP="00A84F23">
      <w:pPr>
        <w:spacing w:line="240" w:lineRule="exact"/>
        <w:jc w:val="both"/>
        <w:rPr>
          <w:sz w:val="28"/>
          <w:lang w:val="uk-UA"/>
        </w:rPr>
      </w:pPr>
    </w:p>
    <w:p w:rsidR="00B944D0" w:rsidRPr="00FB6AE8" w:rsidRDefault="00B944D0" w:rsidP="00FB6AE8">
      <w:pPr>
        <w:spacing w:line="240" w:lineRule="exact"/>
        <w:jc w:val="both"/>
        <w:rPr>
          <w:b/>
          <w:sz w:val="28"/>
          <w:lang w:val="uk-UA"/>
        </w:rPr>
      </w:pPr>
      <w:r w:rsidRPr="00FB6AE8">
        <w:rPr>
          <w:b/>
          <w:sz w:val="28"/>
          <w:lang w:val="uk-UA"/>
        </w:rPr>
        <w:t xml:space="preserve">Про  </w:t>
      </w:r>
      <w:r>
        <w:rPr>
          <w:b/>
          <w:sz w:val="28"/>
          <w:lang w:val="uk-UA"/>
        </w:rPr>
        <w:t>внесення змін до  районної   Програми</w:t>
      </w:r>
      <w:r w:rsidRPr="00FB6AE8">
        <w:rPr>
          <w:b/>
          <w:sz w:val="28"/>
          <w:lang w:val="uk-UA"/>
        </w:rPr>
        <w:t xml:space="preserve">  компенсації фізичним особам, які надають соціальні послуги на непрофесійній основі на 2021 – 2022  роки</w:t>
      </w:r>
      <w:r>
        <w:rPr>
          <w:b/>
          <w:sz w:val="28"/>
          <w:lang w:val="uk-UA"/>
        </w:rPr>
        <w:t xml:space="preserve"> (зі змінами)</w:t>
      </w:r>
    </w:p>
    <w:p w:rsidR="00B944D0" w:rsidRDefault="00B944D0" w:rsidP="00A84F23">
      <w:pPr>
        <w:spacing w:line="240" w:lineRule="exact"/>
        <w:jc w:val="both"/>
        <w:rPr>
          <w:sz w:val="28"/>
          <w:lang w:val="uk-UA"/>
        </w:rPr>
      </w:pPr>
    </w:p>
    <w:p w:rsidR="00B944D0" w:rsidRDefault="00B944D0" w:rsidP="00A84F23">
      <w:pPr>
        <w:spacing w:line="240" w:lineRule="exact"/>
        <w:jc w:val="both"/>
        <w:rPr>
          <w:sz w:val="28"/>
          <w:lang w:val="uk-UA"/>
        </w:rPr>
      </w:pPr>
    </w:p>
    <w:p w:rsidR="00B944D0" w:rsidRDefault="00B944D0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Pr="008B1597">
        <w:rPr>
          <w:sz w:val="28"/>
          <w:lang w:val="uk-UA"/>
        </w:rPr>
        <w:t>Бюджетного кодексу України,</w:t>
      </w:r>
      <w:r>
        <w:rPr>
          <w:sz w:val="28"/>
          <w:lang w:val="uk-UA"/>
        </w:rPr>
        <w:t xml:space="preserve"> п.16 ч. 1 ст.43 Закону України «Про місцеве самоврядування в Україні», </w:t>
      </w:r>
      <w:r w:rsidRPr="008B1597">
        <w:rPr>
          <w:sz w:val="28"/>
          <w:lang w:val="uk-UA"/>
        </w:rPr>
        <w:t>Закону України «Про соціальні послуги»,</w:t>
      </w:r>
      <w:r w:rsidRPr="006B1CCA"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>постанови Кабінету Міністрів України «Деякі питання призначення і виплати компенсації фізичним особам, які надають соціальні послуги з догляду на непрофесійній основі» Пологівська районна рада Запорізької області</w:t>
      </w:r>
    </w:p>
    <w:p w:rsidR="00B944D0" w:rsidRPr="00D15A06" w:rsidRDefault="00B944D0" w:rsidP="00A84F23">
      <w:pPr>
        <w:jc w:val="both"/>
        <w:rPr>
          <w:b/>
          <w:sz w:val="28"/>
          <w:lang w:val="uk-UA"/>
        </w:rPr>
      </w:pPr>
      <w:r w:rsidRPr="00D15A06">
        <w:rPr>
          <w:b/>
          <w:sz w:val="28"/>
          <w:lang w:val="uk-UA"/>
        </w:rPr>
        <w:t>ВИРІШИЛА:</w:t>
      </w:r>
    </w:p>
    <w:p w:rsidR="00B944D0" w:rsidRDefault="00B944D0" w:rsidP="00A84F23">
      <w:pPr>
        <w:jc w:val="both"/>
        <w:rPr>
          <w:sz w:val="28"/>
          <w:lang w:val="uk-UA"/>
        </w:rPr>
      </w:pPr>
    </w:p>
    <w:p w:rsidR="00B944D0" w:rsidRDefault="00B944D0" w:rsidP="00E97149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 (зі змінами), затвердженої рішенням районної ради від 21 травня 2021 року №1 (далі – Програма), а саме:</w:t>
      </w:r>
    </w:p>
    <w:p w:rsidR="00B944D0" w:rsidRDefault="00B944D0" w:rsidP="00FB451E">
      <w:pPr>
        <w:spacing w:line="240" w:lineRule="exact"/>
        <w:jc w:val="both"/>
        <w:rPr>
          <w:sz w:val="28"/>
          <w:lang w:val="uk-UA"/>
        </w:rPr>
      </w:pPr>
    </w:p>
    <w:p w:rsidR="00B944D0" w:rsidRDefault="00B944D0" w:rsidP="003D09D3">
      <w:pPr>
        <w:numPr>
          <w:ilvl w:val="1"/>
          <w:numId w:val="17"/>
        </w:numPr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додаток до Програми викласти в новій редакції (додається).</w:t>
      </w:r>
    </w:p>
    <w:p w:rsidR="00B944D0" w:rsidRDefault="00B944D0" w:rsidP="003D09D3">
      <w:pPr>
        <w:spacing w:line="240" w:lineRule="exact"/>
        <w:ind w:left="1428"/>
        <w:rPr>
          <w:sz w:val="28"/>
          <w:lang w:val="uk-UA"/>
        </w:rPr>
      </w:pPr>
    </w:p>
    <w:p w:rsidR="00B944D0" w:rsidRPr="008B1597" w:rsidRDefault="00B944D0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цього рішення покласти на </w:t>
      </w:r>
      <w:r w:rsidRPr="008B1597">
        <w:rPr>
          <w:sz w:val="28"/>
          <w:szCs w:val="28"/>
          <w:lang w:val="uk-UA"/>
        </w:rPr>
        <w:t>Пологівську</w:t>
      </w:r>
      <w:r>
        <w:rPr>
          <w:sz w:val="28"/>
          <w:szCs w:val="28"/>
          <w:lang w:val="uk-UA"/>
        </w:rPr>
        <w:t xml:space="preserve"> районну державну адміністрацію та постійну </w:t>
      </w:r>
      <w:r w:rsidRPr="008B1597">
        <w:rPr>
          <w:sz w:val="28"/>
          <w:szCs w:val="28"/>
          <w:lang w:val="uk-UA"/>
        </w:rPr>
        <w:t>комісію Пологівської районної ради з питань депутатської діяльності, законності</w:t>
      </w:r>
      <w:r>
        <w:rPr>
          <w:sz w:val="28"/>
          <w:szCs w:val="28"/>
          <w:lang w:val="uk-UA"/>
        </w:rPr>
        <w:t>,</w:t>
      </w:r>
      <w:r w:rsidRPr="008B1597">
        <w:rPr>
          <w:sz w:val="28"/>
          <w:szCs w:val="28"/>
          <w:lang w:val="uk-UA"/>
        </w:rPr>
        <w:t xml:space="preserve"> соціальних питань та гуманітарної політики.</w:t>
      </w:r>
    </w:p>
    <w:p w:rsidR="00B944D0" w:rsidRDefault="00B944D0" w:rsidP="00A84F23">
      <w:pPr>
        <w:jc w:val="both"/>
        <w:rPr>
          <w:sz w:val="28"/>
          <w:szCs w:val="28"/>
          <w:lang w:val="uk-UA"/>
        </w:rPr>
      </w:pPr>
      <w:r w:rsidRPr="008B15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944D0" w:rsidRDefault="00B944D0" w:rsidP="00A84F23">
      <w:pPr>
        <w:jc w:val="both"/>
        <w:rPr>
          <w:sz w:val="28"/>
          <w:szCs w:val="28"/>
          <w:lang w:val="uk-UA"/>
        </w:rPr>
      </w:pPr>
    </w:p>
    <w:p w:rsidR="00B944D0" w:rsidRDefault="00B944D0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Сергій  КАЛАШНИК</w:t>
      </w:r>
    </w:p>
    <w:p w:rsidR="00B944D0" w:rsidRPr="00214FAD" w:rsidRDefault="00B944D0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A84F23">
      <w:pPr>
        <w:spacing w:line="240" w:lineRule="exact"/>
        <w:rPr>
          <w:sz w:val="28"/>
          <w:szCs w:val="28"/>
          <w:lang w:val="uk-UA"/>
        </w:rPr>
      </w:pPr>
    </w:p>
    <w:p w:rsidR="00B944D0" w:rsidRDefault="00B944D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B944D0" w:rsidRDefault="00B944D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</w:rPr>
        <w:t>ОЯСНЮВАЛЬНА ЗАПИСКА</w:t>
      </w:r>
    </w:p>
    <w:p w:rsidR="00B944D0" w:rsidRDefault="00B944D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B944D0" w:rsidRPr="00C105FF" w:rsidRDefault="00B944D0" w:rsidP="00C105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проєкту рішення районної ради «Про внесення змін до  районної </w:t>
      </w:r>
      <w:r>
        <w:rPr>
          <w:b/>
          <w:sz w:val="28"/>
          <w:lang w:val="uk-UA"/>
        </w:rPr>
        <w:t xml:space="preserve">Програми компенсації фізичним особам, які надають соціальні послуги на непрофесійній основі на 2021 - 2022 роки </w:t>
      </w:r>
      <w:r w:rsidRPr="00C105FF">
        <w:rPr>
          <w:b/>
          <w:sz w:val="28"/>
          <w:szCs w:val="28"/>
          <w:lang w:val="uk-UA"/>
        </w:rPr>
        <w:t>(зі змінами)</w:t>
      </w:r>
      <w:r>
        <w:rPr>
          <w:b/>
          <w:sz w:val="28"/>
          <w:szCs w:val="28"/>
          <w:lang w:val="uk-UA"/>
        </w:rPr>
        <w:t>»</w:t>
      </w:r>
    </w:p>
    <w:p w:rsidR="00B944D0" w:rsidRDefault="00B944D0" w:rsidP="00873BF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Проект рішення районної ради «Про внесення змін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 (зі змінами)», затвердженої рішенням районної ради від 21.05.2021 р. № 1  розроблений у зв’язку зі збільшенням деякими територіальними громадами обсягів кошторисних призначень по КТПКВК 0813160 на 2021 рік (субвенції територіальних громад) на 1393,0 тис. грн., а саме: Більмацька селищна рада – на 348,0 тис. грн., Малинівська сільська рада – на 10,0 тис. грн., Оріхівська міська рада – на 515,0 тис. грн., Пологівська  міська рада – на 150,0 тис. грн., Гуляйпільська міська рада – на 328,0 тис. грн., Молочанська міська рада – на 200,0 тис. грн.</w:t>
      </w:r>
    </w:p>
    <w:p w:rsidR="00B944D0" w:rsidRDefault="00B944D0" w:rsidP="00873BF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Загальний обсяг потреби на фінансування Програми складатиме: </w:t>
      </w:r>
      <w:r w:rsidRPr="008901DE">
        <w:rPr>
          <w:b/>
          <w:sz w:val="28"/>
          <w:lang w:val="uk-UA"/>
        </w:rPr>
        <w:t>10</w:t>
      </w:r>
      <w:r>
        <w:rPr>
          <w:b/>
          <w:sz w:val="28"/>
          <w:lang w:val="uk-UA"/>
        </w:rPr>
        <w:t>554</w:t>
      </w:r>
      <w:r w:rsidRPr="008901DE">
        <w:rPr>
          <w:b/>
          <w:sz w:val="28"/>
          <w:lang w:val="uk-UA"/>
        </w:rPr>
        <w:t>,</w:t>
      </w:r>
      <w:r>
        <w:rPr>
          <w:b/>
          <w:sz w:val="28"/>
          <w:lang w:val="uk-UA"/>
        </w:rPr>
        <w:t xml:space="preserve">0 тис. грн.: </w:t>
      </w:r>
      <w:r>
        <w:rPr>
          <w:b/>
          <w:sz w:val="28"/>
          <w:szCs w:val="28"/>
          <w:lang w:val="uk-UA"/>
        </w:rPr>
        <w:t xml:space="preserve">2021 рік -  5864,0 тис. грн., 2022 рік -  4690,0 тис.  грн. </w:t>
      </w:r>
    </w:p>
    <w:p w:rsidR="00B944D0" w:rsidRDefault="00B944D0" w:rsidP="00873BF5">
      <w:pPr>
        <w:pStyle w:val="ListParagraph"/>
        <w:rPr>
          <w:sz w:val="28"/>
          <w:szCs w:val="28"/>
          <w:lang w:val="uk-UA"/>
        </w:rPr>
      </w:pPr>
    </w:p>
    <w:p w:rsidR="00B944D0" w:rsidRDefault="00B944D0" w:rsidP="00873BF5">
      <w:pPr>
        <w:pStyle w:val="ListParagraph"/>
        <w:rPr>
          <w:sz w:val="28"/>
          <w:szCs w:val="28"/>
          <w:lang w:val="uk-UA"/>
        </w:rPr>
      </w:pPr>
    </w:p>
    <w:p w:rsidR="00B944D0" w:rsidRDefault="00B944D0" w:rsidP="00873B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B944D0" w:rsidRDefault="00B944D0" w:rsidP="00873BF5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ab/>
        <w:t xml:space="preserve">      Оксана СЕМЕНЕНКО</w:t>
      </w:r>
    </w:p>
    <w:p w:rsidR="00B944D0" w:rsidRPr="00395F16" w:rsidRDefault="00B944D0" w:rsidP="006B1CCA">
      <w:pPr>
        <w:jc w:val="both"/>
        <w:rPr>
          <w:sz w:val="28"/>
          <w:szCs w:val="28"/>
        </w:rPr>
        <w:sectPr w:rsidR="00B944D0" w:rsidRPr="00395F16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B944D0" w:rsidRPr="006B1CCA" w:rsidRDefault="00B944D0" w:rsidP="000A43CA">
      <w:pPr>
        <w:ind w:left="5664" w:firstLine="708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Додаток 1</w:t>
      </w:r>
    </w:p>
    <w:p w:rsidR="00B944D0" w:rsidRPr="006B1CCA" w:rsidRDefault="00B944D0" w:rsidP="000A43CA">
      <w:pPr>
        <w:ind w:left="5664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>до рішення районної ради</w:t>
      </w:r>
    </w:p>
    <w:p w:rsidR="00B944D0" w:rsidRPr="006B1CCA" w:rsidRDefault="00B944D0" w:rsidP="000A43CA">
      <w:pPr>
        <w:ind w:left="1132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7291A">
        <w:rPr>
          <w:sz w:val="28"/>
          <w:szCs w:val="28"/>
          <w:u w:val="single"/>
          <w:lang w:val="uk-UA"/>
        </w:rPr>
        <w:t>17 грудня 2021 року</w:t>
      </w:r>
      <w:r>
        <w:rPr>
          <w:sz w:val="28"/>
          <w:szCs w:val="28"/>
          <w:lang w:val="uk-UA"/>
        </w:rPr>
        <w:t xml:space="preserve"> № </w:t>
      </w:r>
      <w:r w:rsidRPr="00F7291A">
        <w:rPr>
          <w:sz w:val="28"/>
          <w:szCs w:val="28"/>
          <w:u w:val="single"/>
          <w:lang w:val="uk-UA"/>
        </w:rPr>
        <w:t>5</w:t>
      </w:r>
      <w:r w:rsidRPr="006B1CCA">
        <w:rPr>
          <w:sz w:val="28"/>
          <w:szCs w:val="28"/>
          <w:lang w:val="uk-UA"/>
        </w:rPr>
        <w:t xml:space="preserve">   </w:t>
      </w:r>
    </w:p>
    <w:p w:rsidR="00B944D0" w:rsidRPr="006B1CCA" w:rsidRDefault="00B944D0" w:rsidP="000A43CA">
      <w:pPr>
        <w:ind w:left="11328"/>
        <w:rPr>
          <w:sz w:val="28"/>
          <w:szCs w:val="28"/>
          <w:lang w:val="uk-UA"/>
        </w:rPr>
      </w:pPr>
    </w:p>
    <w:p w:rsidR="00B944D0" w:rsidRPr="006B1CCA" w:rsidRDefault="00B944D0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Додаток 1</w:t>
      </w:r>
    </w:p>
    <w:p w:rsidR="00B944D0" w:rsidRPr="006B1CCA" w:rsidRDefault="00B944D0" w:rsidP="000A43CA">
      <w:pPr>
        <w:ind w:left="10620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до Програми </w:t>
      </w:r>
      <w:r w:rsidRPr="006B1CCA">
        <w:rPr>
          <w:sz w:val="28"/>
          <w:szCs w:val="28"/>
          <w:lang w:val="uk-UA"/>
        </w:rPr>
        <w:tab/>
      </w:r>
    </w:p>
    <w:p w:rsidR="00B944D0" w:rsidRDefault="00B944D0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B944D0" w:rsidRDefault="00B944D0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місцевих рад до  </w:t>
      </w:r>
    </w:p>
    <w:p w:rsidR="00B944D0" w:rsidRDefault="00B944D0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 бюджету</w:t>
      </w:r>
    </w:p>
    <w:p w:rsidR="00B944D0" w:rsidRDefault="00B944D0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725"/>
        <w:gridCol w:w="2693"/>
        <w:gridCol w:w="2410"/>
        <w:gridCol w:w="2126"/>
        <w:gridCol w:w="2268"/>
      </w:tblGrid>
      <w:tr w:rsidR="00B944D0" w:rsidTr="00F93AF9">
        <w:trPr>
          <w:cantSplit/>
          <w:trHeight w:val="12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4D0" w:rsidRPr="005820E4" w:rsidRDefault="00B944D0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№</w:t>
            </w:r>
          </w:p>
          <w:p w:rsidR="00B944D0" w:rsidRPr="005820E4" w:rsidRDefault="00B944D0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4D0" w:rsidRPr="005820E4" w:rsidRDefault="00B944D0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Найменування заходу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4D0" w:rsidRDefault="00B944D0" w:rsidP="008F05E8">
            <w:pPr>
              <w:jc w:val="center"/>
              <w:rPr>
                <w:lang w:val="uk-UA"/>
              </w:rPr>
            </w:pPr>
          </w:p>
          <w:p w:rsidR="00B944D0" w:rsidRPr="005820E4" w:rsidRDefault="00B944D0" w:rsidP="008F05E8">
            <w:pPr>
              <w:jc w:val="center"/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Виконавці</w:t>
            </w:r>
          </w:p>
          <w:p w:rsidR="00B944D0" w:rsidRPr="00EF740E" w:rsidRDefault="00B944D0" w:rsidP="008F05E8">
            <w:pPr>
              <w:jc w:val="center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944D0" w:rsidRDefault="00B944D0" w:rsidP="008F05E8">
            <w:pPr>
              <w:jc w:val="center"/>
              <w:rPr>
                <w:b/>
                <w:lang w:val="uk-UA"/>
              </w:rPr>
            </w:pPr>
          </w:p>
          <w:p w:rsidR="00B944D0" w:rsidRPr="00EF740E" w:rsidRDefault="00B944D0" w:rsidP="002D0D3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Назва органу місцевого самоврядування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944D0" w:rsidRDefault="00B944D0" w:rsidP="008F05E8">
            <w:pPr>
              <w:jc w:val="center"/>
              <w:rPr>
                <w:b/>
                <w:lang w:val="uk-UA"/>
              </w:rPr>
            </w:pPr>
          </w:p>
          <w:p w:rsidR="00B944D0" w:rsidRPr="00EF740E" w:rsidRDefault="00B944D0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2021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B944D0" w:rsidRPr="00EF740E" w:rsidRDefault="00B944D0" w:rsidP="00F93AF9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</w:t>
            </w:r>
            <w:r>
              <w:rPr>
                <w:b/>
                <w:sz w:val="22"/>
                <w:szCs w:val="22"/>
                <w:lang w:val="uk-UA"/>
              </w:rPr>
              <w:t xml:space="preserve">    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944D0" w:rsidRDefault="00B944D0" w:rsidP="00F70F65">
            <w:pPr>
              <w:jc w:val="center"/>
              <w:rPr>
                <w:b/>
                <w:lang w:val="uk-UA"/>
              </w:rPr>
            </w:pPr>
          </w:p>
          <w:p w:rsidR="00B944D0" w:rsidRPr="00EF740E" w:rsidRDefault="00B944D0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2022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B944D0" w:rsidRPr="00EF740E" w:rsidRDefault="00B944D0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44D0" w:rsidRDefault="00B944D0" w:rsidP="00F70F65">
            <w:pPr>
              <w:jc w:val="center"/>
              <w:rPr>
                <w:b/>
                <w:lang w:val="uk-UA"/>
              </w:rPr>
            </w:pPr>
          </w:p>
          <w:p w:rsidR="00B944D0" w:rsidRPr="00AB40F6" w:rsidRDefault="00B944D0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B944D0" w:rsidRPr="00AB40F6" w:rsidRDefault="00B944D0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B944D0" w:rsidRPr="00AB40F6" w:rsidRDefault="00B944D0" w:rsidP="00F70F65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B944D0" w:rsidTr="004E0270">
        <w:trPr>
          <w:trHeight w:val="70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944D0" w:rsidRDefault="00B944D0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  <w:p w:rsidR="00B944D0" w:rsidRDefault="00B944D0" w:rsidP="00EE5C1A">
            <w:pPr>
              <w:rPr>
                <w:lang w:val="uk-UA"/>
              </w:rPr>
            </w:pPr>
          </w:p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944D0" w:rsidRPr="005820E4" w:rsidRDefault="00B944D0" w:rsidP="004E0270">
            <w:pPr>
              <w:rPr>
                <w:lang w:val="uk-UA"/>
              </w:rPr>
            </w:pPr>
            <w:r w:rsidRPr="005820E4">
              <w:rPr>
                <w:lang w:val="uk-UA"/>
              </w:rPr>
              <w:t>Здійснення виплати компенсації фізичним особам, які надають соціальні послуги на непрофесійній основі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944D0" w:rsidRDefault="00B944D0" w:rsidP="005820E4">
            <w:pPr>
              <w:jc w:val="both"/>
              <w:rPr>
                <w:lang w:val="uk-UA"/>
              </w:rPr>
            </w:pPr>
            <w:r w:rsidRPr="005820E4">
              <w:rPr>
                <w:lang w:val="uk-UA"/>
              </w:rPr>
              <w:t xml:space="preserve">Управління  соціального захисту населення </w:t>
            </w:r>
            <w:r>
              <w:rPr>
                <w:lang w:val="uk-UA"/>
              </w:rPr>
              <w:t xml:space="preserve"> районної </w:t>
            </w:r>
            <w:r w:rsidRPr="005820E4">
              <w:rPr>
                <w:lang w:val="uk-UA"/>
              </w:rPr>
              <w:t>держа</w:t>
            </w:r>
            <w:r>
              <w:rPr>
                <w:lang w:val="uk-UA"/>
              </w:rPr>
              <w:t>вної а</w:t>
            </w:r>
            <w:r w:rsidRPr="005820E4">
              <w:rPr>
                <w:lang w:val="uk-UA"/>
              </w:rPr>
              <w:t>дміністрації,</w:t>
            </w:r>
          </w:p>
          <w:p w:rsidR="00B944D0" w:rsidRDefault="00B944D0" w:rsidP="005820E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виконавчі комітети сільських, селищних, міських рад</w:t>
            </w:r>
          </w:p>
          <w:p w:rsidR="00B944D0" w:rsidRDefault="00B944D0" w:rsidP="005820E4">
            <w:pPr>
              <w:jc w:val="both"/>
              <w:rPr>
                <w:lang w:val="uk-UA"/>
              </w:rPr>
            </w:pPr>
          </w:p>
          <w:p w:rsidR="00B944D0" w:rsidRDefault="00B944D0" w:rsidP="005820E4">
            <w:pPr>
              <w:jc w:val="both"/>
              <w:rPr>
                <w:lang w:val="uk-UA"/>
              </w:rPr>
            </w:pPr>
          </w:p>
          <w:p w:rsidR="00B944D0" w:rsidRDefault="00B944D0" w:rsidP="005820E4">
            <w:pPr>
              <w:jc w:val="both"/>
              <w:rPr>
                <w:lang w:val="uk-UA"/>
              </w:rPr>
            </w:pPr>
          </w:p>
          <w:p w:rsidR="00B944D0" w:rsidRPr="00C02F5D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F93AF9">
            <w:pPr>
              <w:jc w:val="both"/>
              <w:rPr>
                <w:lang w:val="uk-UA"/>
              </w:rPr>
            </w:pPr>
            <w:r w:rsidRPr="002D0D30">
              <w:rPr>
                <w:lang w:val="uk-UA"/>
              </w:rPr>
              <w:t>Б</w:t>
            </w:r>
            <w:r>
              <w:rPr>
                <w:lang w:val="uk-UA"/>
              </w:rPr>
              <w:t>ільмацька селищна рада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533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733</w:t>
            </w:r>
            <w:r w:rsidRPr="00562DAF">
              <w:rPr>
                <w:lang w:val="uk-UA"/>
              </w:rPr>
              <w:t xml:space="preserve">,0 </w:t>
            </w:r>
          </w:p>
        </w:tc>
      </w:tr>
      <w:tr w:rsidR="00B944D0" w:rsidTr="00F93AF9">
        <w:trPr>
          <w:trHeight w:val="40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Комиш – Зорянська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 xml:space="preserve">88,0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188,0</w:t>
            </w:r>
          </w:p>
        </w:tc>
      </w:tr>
      <w:tr w:rsidR="00B944D0" w:rsidTr="00F93AF9">
        <w:trPr>
          <w:trHeight w:val="49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Смирновська сільська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285,0</w:t>
            </w:r>
          </w:p>
        </w:tc>
      </w:tr>
      <w:tr w:rsidR="00B944D0" w:rsidTr="00F93AF9">
        <w:trPr>
          <w:trHeight w:val="49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Воздвижівська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35,0</w:t>
            </w:r>
          </w:p>
        </w:tc>
      </w:tr>
      <w:tr w:rsidR="00B944D0" w:rsidTr="00F93AF9">
        <w:trPr>
          <w:trHeight w:val="58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Гуляйпільська міська</w:t>
            </w:r>
            <w:r w:rsidRPr="002D0D30">
              <w:rPr>
                <w:lang w:val="uk-UA"/>
              </w:rPr>
              <w:t xml:space="preserve">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1228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F6213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2228</w:t>
            </w:r>
            <w:r w:rsidRPr="00562DAF">
              <w:rPr>
                <w:lang w:val="uk-UA"/>
              </w:rPr>
              <w:t>,0</w:t>
            </w:r>
          </w:p>
        </w:tc>
      </w:tr>
      <w:tr w:rsidR="00B944D0" w:rsidTr="00F93AF9">
        <w:trPr>
          <w:trHeight w:val="63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Малинівська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Pr="00562DAF">
              <w:rPr>
                <w:lang w:val="uk-UA"/>
              </w:rPr>
              <w:t>,0</w:t>
            </w:r>
          </w:p>
        </w:tc>
      </w:tr>
      <w:tr w:rsidR="00B944D0" w:rsidTr="00F93AF9">
        <w:trPr>
          <w:trHeight w:val="60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Малотокмачанська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210,0</w:t>
            </w:r>
          </w:p>
        </w:tc>
      </w:tr>
      <w:tr w:rsidR="00B944D0" w:rsidTr="00F93AF9">
        <w:trPr>
          <w:trHeight w:val="61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Оріхівська міська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F6213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1115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700,0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F6213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1815</w:t>
            </w:r>
            <w:bookmarkStart w:id="0" w:name="_GoBack"/>
            <w:bookmarkEnd w:id="0"/>
            <w:r>
              <w:rPr>
                <w:lang w:val="uk-UA"/>
              </w:rPr>
              <w:t>,0</w:t>
            </w:r>
          </w:p>
        </w:tc>
      </w:tr>
      <w:tr w:rsidR="00B944D0" w:rsidTr="00F93AF9">
        <w:trPr>
          <w:trHeight w:val="61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Преображенська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275,0</w:t>
            </w:r>
          </w:p>
        </w:tc>
      </w:tr>
      <w:tr w:rsidR="00B944D0" w:rsidTr="00F93AF9">
        <w:trPr>
          <w:trHeight w:val="51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Воскресенська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290,0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610,0</w:t>
            </w:r>
          </w:p>
        </w:tc>
      </w:tr>
      <w:tr w:rsidR="00B944D0" w:rsidTr="00F93AF9">
        <w:trPr>
          <w:trHeight w:val="540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EF740E" w:rsidRDefault="00B944D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5820E4" w:rsidRDefault="00B944D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Пологівська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8901D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150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8901D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2250,0</w:t>
            </w:r>
          </w:p>
        </w:tc>
      </w:tr>
      <w:tr w:rsidR="00B944D0" w:rsidTr="00C2257A">
        <w:trPr>
          <w:trHeight w:val="52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944D0" w:rsidRPr="00EF740E" w:rsidRDefault="00B944D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C02F5D" w:rsidRDefault="00B944D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Федорівська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520,0</w:t>
            </w:r>
          </w:p>
        </w:tc>
      </w:tr>
      <w:tr w:rsidR="00B944D0" w:rsidTr="00F93AF9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B944D0" w:rsidRPr="00EF740E" w:rsidRDefault="00B944D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Розівська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81638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171498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</w:tr>
      <w:tr w:rsidR="00B944D0" w:rsidTr="00DF3427">
        <w:trPr>
          <w:trHeight w:val="772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EF740E" w:rsidRDefault="00B944D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944D0" w:rsidRPr="005820E4" w:rsidRDefault="00B944D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2D0D30" w:rsidRDefault="00B944D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Молочанська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925,0</w:t>
            </w:r>
          </w:p>
        </w:tc>
      </w:tr>
      <w:tr w:rsidR="00B944D0" w:rsidTr="00776DD0">
        <w:trPr>
          <w:trHeight w:val="922"/>
        </w:trPr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944D0" w:rsidRPr="00EF740E" w:rsidRDefault="00B944D0" w:rsidP="00CD54CC">
            <w:pPr>
              <w:rPr>
                <w:lang w:val="uk-UA"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944D0" w:rsidRDefault="00B944D0" w:rsidP="00CD54CC">
            <w:pPr>
              <w:jc w:val="both"/>
              <w:rPr>
                <w:lang w:val="uk-UA"/>
              </w:rPr>
            </w:pPr>
          </w:p>
          <w:p w:rsidR="00B944D0" w:rsidRPr="00171498" w:rsidRDefault="00B944D0" w:rsidP="00171498">
            <w:pPr>
              <w:jc w:val="both"/>
              <w:rPr>
                <w:b/>
                <w:lang w:val="uk-UA"/>
              </w:rPr>
            </w:pPr>
            <w:r w:rsidRPr="00171498">
              <w:rPr>
                <w:b/>
                <w:lang w:val="uk-UA"/>
              </w:rPr>
              <w:t xml:space="preserve">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Default="00B944D0" w:rsidP="00CD54CC">
            <w:pPr>
              <w:jc w:val="both"/>
              <w:rPr>
                <w:lang w:val="uk-UA"/>
              </w:rPr>
            </w:pPr>
            <w:r w:rsidRPr="00171498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F62135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5864</w:t>
            </w:r>
            <w:r w:rsidRPr="00601AFC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44D0" w:rsidRPr="00601AFC" w:rsidRDefault="00B944D0" w:rsidP="00CD54CC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4690,0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44D0" w:rsidRPr="00562DAF" w:rsidRDefault="00B944D0" w:rsidP="00F62135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10554</w:t>
            </w:r>
            <w:r w:rsidRPr="00562DAF">
              <w:rPr>
                <w:b/>
                <w:lang w:val="uk-UA"/>
              </w:rPr>
              <w:t>,0</w:t>
            </w:r>
          </w:p>
        </w:tc>
      </w:tr>
    </w:tbl>
    <w:p w:rsidR="00B944D0" w:rsidRDefault="00B944D0" w:rsidP="000A43CA"/>
    <w:p w:rsidR="00B944D0" w:rsidRDefault="00B944D0"/>
    <w:p w:rsidR="00B944D0" w:rsidRDefault="00B944D0"/>
    <w:p w:rsidR="00B944D0" w:rsidRPr="001A16CD" w:rsidRDefault="00B944D0" w:rsidP="00F93AF9">
      <w:pPr>
        <w:jc w:val="both"/>
        <w:rPr>
          <w:sz w:val="28"/>
          <w:szCs w:val="28"/>
          <w:lang w:val="uk-UA"/>
        </w:rPr>
      </w:pPr>
    </w:p>
    <w:p w:rsidR="00B944D0" w:rsidRPr="006B1CCA" w:rsidRDefault="00B944D0" w:rsidP="00F93AF9">
      <w:pPr>
        <w:jc w:val="both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Начальник управління</w:t>
      </w:r>
    </w:p>
    <w:p w:rsidR="00B944D0" w:rsidRPr="006B1CCA" w:rsidRDefault="00B944D0" w:rsidP="00C160AB">
      <w:pPr>
        <w:jc w:val="both"/>
        <w:rPr>
          <w:lang w:val="uk-UA"/>
        </w:rPr>
      </w:pPr>
      <w:r w:rsidRPr="006B1CCA">
        <w:rPr>
          <w:sz w:val="28"/>
          <w:szCs w:val="28"/>
          <w:lang w:val="uk-UA"/>
        </w:rPr>
        <w:t>соціального захисту населення</w:t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 xml:space="preserve">         Оксана СЕМЕНЕНКО</w:t>
      </w:r>
    </w:p>
    <w:sectPr w:rsidR="00B944D0" w:rsidRPr="006B1C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D0" w:rsidRDefault="00B944D0" w:rsidP="003770D8">
      <w:r>
        <w:separator/>
      </w:r>
    </w:p>
  </w:endnote>
  <w:endnote w:type="continuationSeparator" w:id="0">
    <w:p w:rsidR="00B944D0" w:rsidRDefault="00B944D0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D0" w:rsidRDefault="00B944D0" w:rsidP="003770D8">
      <w:r>
        <w:separator/>
      </w:r>
    </w:p>
  </w:footnote>
  <w:footnote w:type="continuationSeparator" w:id="0">
    <w:p w:rsidR="00B944D0" w:rsidRDefault="00B944D0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23D9"/>
    <w:multiLevelType w:val="hybridMultilevel"/>
    <w:tmpl w:val="F844E17C"/>
    <w:lvl w:ilvl="0" w:tplc="CF3CE21C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55E7492"/>
    <w:multiLevelType w:val="multilevel"/>
    <w:tmpl w:val="C330A8A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63601DB5"/>
    <w:multiLevelType w:val="hybridMultilevel"/>
    <w:tmpl w:val="5DA4DE3E"/>
    <w:lvl w:ilvl="0" w:tplc="8C64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BF7C37"/>
    <w:multiLevelType w:val="multilevel"/>
    <w:tmpl w:val="4C98DA98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79BB4DF9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4"/>
  </w:num>
  <w:num w:numId="5">
    <w:abstractNumId w:val="15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3"/>
  </w:num>
  <w:num w:numId="14">
    <w:abstractNumId w:val="12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040F4"/>
    <w:rsid w:val="00010874"/>
    <w:rsid w:val="0003285C"/>
    <w:rsid w:val="00037CA9"/>
    <w:rsid w:val="000615FB"/>
    <w:rsid w:val="00061ED6"/>
    <w:rsid w:val="000659B6"/>
    <w:rsid w:val="000765E5"/>
    <w:rsid w:val="00094F0B"/>
    <w:rsid w:val="00096E72"/>
    <w:rsid w:val="00097758"/>
    <w:rsid w:val="000A194D"/>
    <w:rsid w:val="000A43CA"/>
    <w:rsid w:val="000B75C5"/>
    <w:rsid w:val="000C02BC"/>
    <w:rsid w:val="000C43ED"/>
    <w:rsid w:val="000E04C0"/>
    <w:rsid w:val="000E0518"/>
    <w:rsid w:val="000E14A2"/>
    <w:rsid w:val="000E2894"/>
    <w:rsid w:val="000E5DCB"/>
    <w:rsid w:val="0010208E"/>
    <w:rsid w:val="00112B90"/>
    <w:rsid w:val="00122252"/>
    <w:rsid w:val="00131D37"/>
    <w:rsid w:val="0015402E"/>
    <w:rsid w:val="00171498"/>
    <w:rsid w:val="00171BA8"/>
    <w:rsid w:val="00181C17"/>
    <w:rsid w:val="0018263C"/>
    <w:rsid w:val="0018300B"/>
    <w:rsid w:val="00197AEF"/>
    <w:rsid w:val="001A16CD"/>
    <w:rsid w:val="001A73B3"/>
    <w:rsid w:val="001B0A9B"/>
    <w:rsid w:val="001B3292"/>
    <w:rsid w:val="001B48F3"/>
    <w:rsid w:val="001B73B3"/>
    <w:rsid w:val="001D20E5"/>
    <w:rsid w:val="001D5479"/>
    <w:rsid w:val="001E2BD5"/>
    <w:rsid w:val="001F022D"/>
    <w:rsid w:val="001F30EB"/>
    <w:rsid w:val="00207A9C"/>
    <w:rsid w:val="00214FAD"/>
    <w:rsid w:val="00215278"/>
    <w:rsid w:val="00223190"/>
    <w:rsid w:val="00230882"/>
    <w:rsid w:val="002338D1"/>
    <w:rsid w:val="002345AC"/>
    <w:rsid w:val="00241E5B"/>
    <w:rsid w:val="00246B74"/>
    <w:rsid w:val="00252C41"/>
    <w:rsid w:val="002542CA"/>
    <w:rsid w:val="00266F34"/>
    <w:rsid w:val="0027027B"/>
    <w:rsid w:val="0027066F"/>
    <w:rsid w:val="00273D47"/>
    <w:rsid w:val="00280AAA"/>
    <w:rsid w:val="00282AE3"/>
    <w:rsid w:val="00287573"/>
    <w:rsid w:val="002A1048"/>
    <w:rsid w:val="002D0D30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0161"/>
    <w:rsid w:val="00385C9E"/>
    <w:rsid w:val="00392C04"/>
    <w:rsid w:val="00395320"/>
    <w:rsid w:val="00395F16"/>
    <w:rsid w:val="003A5BDB"/>
    <w:rsid w:val="003A7167"/>
    <w:rsid w:val="003A78E7"/>
    <w:rsid w:val="003A7DB3"/>
    <w:rsid w:val="003B052F"/>
    <w:rsid w:val="003B1FCA"/>
    <w:rsid w:val="003B5EBD"/>
    <w:rsid w:val="003C341D"/>
    <w:rsid w:val="003C72FE"/>
    <w:rsid w:val="003D09D3"/>
    <w:rsid w:val="003D4DD4"/>
    <w:rsid w:val="003E1AF4"/>
    <w:rsid w:val="003E5C41"/>
    <w:rsid w:val="003E5C9C"/>
    <w:rsid w:val="003F542B"/>
    <w:rsid w:val="00410042"/>
    <w:rsid w:val="004200B7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87794"/>
    <w:rsid w:val="0049164F"/>
    <w:rsid w:val="00492737"/>
    <w:rsid w:val="00494D29"/>
    <w:rsid w:val="004D0476"/>
    <w:rsid w:val="004E0270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2DAF"/>
    <w:rsid w:val="00563502"/>
    <w:rsid w:val="005820E4"/>
    <w:rsid w:val="00594C97"/>
    <w:rsid w:val="005A1B3A"/>
    <w:rsid w:val="005B0C85"/>
    <w:rsid w:val="005B737E"/>
    <w:rsid w:val="005C2C0D"/>
    <w:rsid w:val="005D69FA"/>
    <w:rsid w:val="005D7B99"/>
    <w:rsid w:val="005E7517"/>
    <w:rsid w:val="00601AFC"/>
    <w:rsid w:val="00606AE8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239C"/>
    <w:rsid w:val="006952BB"/>
    <w:rsid w:val="006958DF"/>
    <w:rsid w:val="006A3155"/>
    <w:rsid w:val="006A4645"/>
    <w:rsid w:val="006B1CCA"/>
    <w:rsid w:val="006C1A6F"/>
    <w:rsid w:val="006D0797"/>
    <w:rsid w:val="006D7890"/>
    <w:rsid w:val="006E261E"/>
    <w:rsid w:val="006E2C7B"/>
    <w:rsid w:val="006E37C6"/>
    <w:rsid w:val="006F047D"/>
    <w:rsid w:val="006F0B20"/>
    <w:rsid w:val="006F26B9"/>
    <w:rsid w:val="006F75E7"/>
    <w:rsid w:val="00700055"/>
    <w:rsid w:val="00706F60"/>
    <w:rsid w:val="007073E8"/>
    <w:rsid w:val="00712ED5"/>
    <w:rsid w:val="00716B58"/>
    <w:rsid w:val="007271E8"/>
    <w:rsid w:val="00727E2B"/>
    <w:rsid w:val="0073471D"/>
    <w:rsid w:val="007520B3"/>
    <w:rsid w:val="00752D82"/>
    <w:rsid w:val="0075310C"/>
    <w:rsid w:val="0075582B"/>
    <w:rsid w:val="00764ED1"/>
    <w:rsid w:val="00765D67"/>
    <w:rsid w:val="00766A9B"/>
    <w:rsid w:val="0077289A"/>
    <w:rsid w:val="00776DD0"/>
    <w:rsid w:val="007949CD"/>
    <w:rsid w:val="007A5E03"/>
    <w:rsid w:val="007B2588"/>
    <w:rsid w:val="007C1CC7"/>
    <w:rsid w:val="007D6157"/>
    <w:rsid w:val="007E7908"/>
    <w:rsid w:val="007E7E6F"/>
    <w:rsid w:val="00803127"/>
    <w:rsid w:val="00807430"/>
    <w:rsid w:val="00812576"/>
    <w:rsid w:val="0081638E"/>
    <w:rsid w:val="00825E24"/>
    <w:rsid w:val="008264A8"/>
    <w:rsid w:val="0083447B"/>
    <w:rsid w:val="00834F20"/>
    <w:rsid w:val="00835EEC"/>
    <w:rsid w:val="00836A99"/>
    <w:rsid w:val="00851686"/>
    <w:rsid w:val="00862795"/>
    <w:rsid w:val="008711CF"/>
    <w:rsid w:val="00873112"/>
    <w:rsid w:val="00873BF5"/>
    <w:rsid w:val="00874E07"/>
    <w:rsid w:val="00882C27"/>
    <w:rsid w:val="008901DE"/>
    <w:rsid w:val="00896FE0"/>
    <w:rsid w:val="008B1597"/>
    <w:rsid w:val="008B2DA5"/>
    <w:rsid w:val="008B47D5"/>
    <w:rsid w:val="008B5DE6"/>
    <w:rsid w:val="008D096D"/>
    <w:rsid w:val="008D0A81"/>
    <w:rsid w:val="008D3EA9"/>
    <w:rsid w:val="008F05E8"/>
    <w:rsid w:val="008F1654"/>
    <w:rsid w:val="008F6732"/>
    <w:rsid w:val="008F6FED"/>
    <w:rsid w:val="009143B1"/>
    <w:rsid w:val="00915C15"/>
    <w:rsid w:val="009269D5"/>
    <w:rsid w:val="00934CFC"/>
    <w:rsid w:val="009355EC"/>
    <w:rsid w:val="009402CB"/>
    <w:rsid w:val="00946596"/>
    <w:rsid w:val="00962579"/>
    <w:rsid w:val="00974D2F"/>
    <w:rsid w:val="0099637E"/>
    <w:rsid w:val="0099661A"/>
    <w:rsid w:val="0099789F"/>
    <w:rsid w:val="009B4BFD"/>
    <w:rsid w:val="009B6758"/>
    <w:rsid w:val="009F110D"/>
    <w:rsid w:val="009F690B"/>
    <w:rsid w:val="00A0025C"/>
    <w:rsid w:val="00A0765A"/>
    <w:rsid w:val="00A2136C"/>
    <w:rsid w:val="00A2317D"/>
    <w:rsid w:val="00A23650"/>
    <w:rsid w:val="00A270ED"/>
    <w:rsid w:val="00A34F4D"/>
    <w:rsid w:val="00A43B44"/>
    <w:rsid w:val="00A47B0A"/>
    <w:rsid w:val="00A503EE"/>
    <w:rsid w:val="00A53611"/>
    <w:rsid w:val="00A64483"/>
    <w:rsid w:val="00A77605"/>
    <w:rsid w:val="00A812D7"/>
    <w:rsid w:val="00A84F23"/>
    <w:rsid w:val="00A855B6"/>
    <w:rsid w:val="00A85A1F"/>
    <w:rsid w:val="00AA0E7E"/>
    <w:rsid w:val="00AA1F56"/>
    <w:rsid w:val="00AA6140"/>
    <w:rsid w:val="00AB2AAE"/>
    <w:rsid w:val="00AB40F6"/>
    <w:rsid w:val="00AC50C3"/>
    <w:rsid w:val="00AD0161"/>
    <w:rsid w:val="00AD2464"/>
    <w:rsid w:val="00AE2F58"/>
    <w:rsid w:val="00AE69FB"/>
    <w:rsid w:val="00AF1FA3"/>
    <w:rsid w:val="00AF5B07"/>
    <w:rsid w:val="00B009B9"/>
    <w:rsid w:val="00B04C93"/>
    <w:rsid w:val="00B13A00"/>
    <w:rsid w:val="00B31DAB"/>
    <w:rsid w:val="00B4214E"/>
    <w:rsid w:val="00B45721"/>
    <w:rsid w:val="00B45C70"/>
    <w:rsid w:val="00B555D0"/>
    <w:rsid w:val="00B603E1"/>
    <w:rsid w:val="00B6147C"/>
    <w:rsid w:val="00B6606D"/>
    <w:rsid w:val="00B67D86"/>
    <w:rsid w:val="00B70BAC"/>
    <w:rsid w:val="00B84546"/>
    <w:rsid w:val="00B87A2B"/>
    <w:rsid w:val="00B92BA0"/>
    <w:rsid w:val="00B92CF9"/>
    <w:rsid w:val="00B944D0"/>
    <w:rsid w:val="00BC558B"/>
    <w:rsid w:val="00BD0AEC"/>
    <w:rsid w:val="00BD26DC"/>
    <w:rsid w:val="00BE1E16"/>
    <w:rsid w:val="00BE603E"/>
    <w:rsid w:val="00BE6617"/>
    <w:rsid w:val="00BF74F3"/>
    <w:rsid w:val="00C02F5D"/>
    <w:rsid w:val="00C105FF"/>
    <w:rsid w:val="00C120B3"/>
    <w:rsid w:val="00C13107"/>
    <w:rsid w:val="00C160AB"/>
    <w:rsid w:val="00C16D8F"/>
    <w:rsid w:val="00C2257A"/>
    <w:rsid w:val="00C4060F"/>
    <w:rsid w:val="00C4185F"/>
    <w:rsid w:val="00C42454"/>
    <w:rsid w:val="00C44ABD"/>
    <w:rsid w:val="00C46948"/>
    <w:rsid w:val="00C61124"/>
    <w:rsid w:val="00C733C3"/>
    <w:rsid w:val="00C82D9D"/>
    <w:rsid w:val="00C83569"/>
    <w:rsid w:val="00C853A9"/>
    <w:rsid w:val="00C8620A"/>
    <w:rsid w:val="00C958B6"/>
    <w:rsid w:val="00CB3FE7"/>
    <w:rsid w:val="00CB7220"/>
    <w:rsid w:val="00CC0C90"/>
    <w:rsid w:val="00CC5139"/>
    <w:rsid w:val="00CD54CC"/>
    <w:rsid w:val="00CE1EA7"/>
    <w:rsid w:val="00CE22EC"/>
    <w:rsid w:val="00CE2B64"/>
    <w:rsid w:val="00CE7B62"/>
    <w:rsid w:val="00CF4FDB"/>
    <w:rsid w:val="00D15A06"/>
    <w:rsid w:val="00D30329"/>
    <w:rsid w:val="00D30ACF"/>
    <w:rsid w:val="00D3143B"/>
    <w:rsid w:val="00D34011"/>
    <w:rsid w:val="00D36FFB"/>
    <w:rsid w:val="00D50937"/>
    <w:rsid w:val="00D54F3B"/>
    <w:rsid w:val="00D879AD"/>
    <w:rsid w:val="00D93809"/>
    <w:rsid w:val="00D93E6E"/>
    <w:rsid w:val="00D9731C"/>
    <w:rsid w:val="00DA04C1"/>
    <w:rsid w:val="00DB6128"/>
    <w:rsid w:val="00DD1A99"/>
    <w:rsid w:val="00DF2F38"/>
    <w:rsid w:val="00DF3427"/>
    <w:rsid w:val="00E027BE"/>
    <w:rsid w:val="00E07412"/>
    <w:rsid w:val="00E108AB"/>
    <w:rsid w:val="00E179F8"/>
    <w:rsid w:val="00E26CD7"/>
    <w:rsid w:val="00E34228"/>
    <w:rsid w:val="00E37160"/>
    <w:rsid w:val="00E37557"/>
    <w:rsid w:val="00E5076B"/>
    <w:rsid w:val="00E7276A"/>
    <w:rsid w:val="00E740B3"/>
    <w:rsid w:val="00E74B03"/>
    <w:rsid w:val="00E80E8D"/>
    <w:rsid w:val="00E84513"/>
    <w:rsid w:val="00E85F7A"/>
    <w:rsid w:val="00E97149"/>
    <w:rsid w:val="00E97B44"/>
    <w:rsid w:val="00EA4021"/>
    <w:rsid w:val="00EA4BBC"/>
    <w:rsid w:val="00EB537E"/>
    <w:rsid w:val="00EB7EAB"/>
    <w:rsid w:val="00EC005B"/>
    <w:rsid w:val="00EC4B61"/>
    <w:rsid w:val="00EC6D7B"/>
    <w:rsid w:val="00EE1867"/>
    <w:rsid w:val="00EE5C1A"/>
    <w:rsid w:val="00EF740E"/>
    <w:rsid w:val="00F04FB6"/>
    <w:rsid w:val="00F1395D"/>
    <w:rsid w:val="00F2055C"/>
    <w:rsid w:val="00F35349"/>
    <w:rsid w:val="00F518B6"/>
    <w:rsid w:val="00F56A0B"/>
    <w:rsid w:val="00F608DB"/>
    <w:rsid w:val="00F62135"/>
    <w:rsid w:val="00F66164"/>
    <w:rsid w:val="00F70F65"/>
    <w:rsid w:val="00F717ED"/>
    <w:rsid w:val="00F7291A"/>
    <w:rsid w:val="00F755AA"/>
    <w:rsid w:val="00F76D32"/>
    <w:rsid w:val="00F7750F"/>
    <w:rsid w:val="00F813D1"/>
    <w:rsid w:val="00F844F3"/>
    <w:rsid w:val="00F87520"/>
    <w:rsid w:val="00F906D1"/>
    <w:rsid w:val="00F93207"/>
    <w:rsid w:val="00F93AF9"/>
    <w:rsid w:val="00F96579"/>
    <w:rsid w:val="00F9733B"/>
    <w:rsid w:val="00F97A43"/>
    <w:rsid w:val="00F97DB8"/>
    <w:rsid w:val="00FA0FCB"/>
    <w:rsid w:val="00FA4897"/>
    <w:rsid w:val="00FA5486"/>
    <w:rsid w:val="00FA5EDC"/>
    <w:rsid w:val="00FA7F1A"/>
    <w:rsid w:val="00FB12B0"/>
    <w:rsid w:val="00FB451E"/>
    <w:rsid w:val="00FB6AE8"/>
    <w:rsid w:val="00FC0377"/>
    <w:rsid w:val="00FC09E1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C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49CD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49CD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49CD"/>
    <w:rPr>
      <w:rFonts w:ascii="Calibri" w:hAnsi="Calibri" w:cs="Times New Roman"/>
      <w:b/>
      <w:sz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49CD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Times New Roman"/>
      <w:sz w:val="18"/>
    </w:rPr>
  </w:style>
  <w:style w:type="paragraph" w:customStyle="1" w:styleId="a">
    <w:name w:val="Нормальний текст"/>
    <w:basedOn w:val="Normal"/>
    <w:link w:val="a0"/>
    <w:uiPriority w:val="99"/>
    <w:rsid w:val="00F96579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character" w:customStyle="1" w:styleId="a0">
    <w:name w:val="Нормальний текст Знак"/>
    <w:link w:val="a"/>
    <w:uiPriority w:val="99"/>
    <w:locked/>
    <w:rsid w:val="00F96579"/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4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1504</TotalTime>
  <Pages>4</Pages>
  <Words>622</Words>
  <Characters>3547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55</cp:revision>
  <cp:lastPrinted>2021-12-20T13:40:00Z</cp:lastPrinted>
  <dcterms:created xsi:type="dcterms:W3CDTF">2017-08-22T07:24:00Z</dcterms:created>
  <dcterms:modified xsi:type="dcterms:W3CDTF">2021-12-20T13:41:00Z</dcterms:modified>
</cp:coreProperties>
</file>